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371B5C" w14:textId="77777777" w:rsidR="0035075D" w:rsidRDefault="0035075D" w:rsidP="003507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CHAMBER</w:t>
      </w:r>
      <w:r>
        <w:rPr>
          <w:rFonts w:ascii="Times New Roman" w:hAnsi="Times New Roman" w:cs="Times New Roman"/>
        </w:rPr>
        <w:t xml:space="preserve">      (fl.1483)</w:t>
      </w:r>
    </w:p>
    <w:p w14:paraId="7B216AC4" w14:textId="77777777" w:rsidR="0035075D" w:rsidRDefault="0035075D" w:rsidP="0035075D">
      <w:pPr>
        <w:rPr>
          <w:rFonts w:ascii="Times New Roman" w:hAnsi="Times New Roman" w:cs="Times New Roman"/>
        </w:rPr>
      </w:pPr>
    </w:p>
    <w:p w14:paraId="4C09D2F2" w14:textId="77777777" w:rsidR="0035075D" w:rsidRDefault="0035075D" w:rsidP="0035075D">
      <w:pPr>
        <w:rPr>
          <w:rFonts w:ascii="Times New Roman" w:hAnsi="Times New Roman" w:cs="Times New Roman"/>
        </w:rPr>
      </w:pPr>
    </w:p>
    <w:p w14:paraId="2FEE5D90" w14:textId="77777777" w:rsidR="0035075D" w:rsidRDefault="0035075D" w:rsidP="003507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 made a plaint of trespass against Laurence </w:t>
      </w:r>
      <w:proofErr w:type="spellStart"/>
      <w:r>
        <w:rPr>
          <w:rFonts w:ascii="Times New Roman" w:hAnsi="Times New Roman" w:cs="Times New Roman"/>
        </w:rPr>
        <w:t>Baxe</w:t>
      </w:r>
      <w:proofErr w:type="spellEnd"/>
      <w:r>
        <w:rPr>
          <w:rFonts w:ascii="Times New Roman" w:hAnsi="Times New Roman" w:cs="Times New Roman"/>
        </w:rPr>
        <w:t xml:space="preserve"> of Strood, Kent(q.v.),</w:t>
      </w:r>
    </w:p>
    <w:p w14:paraId="66883A5F" w14:textId="77777777" w:rsidR="0035075D" w:rsidRDefault="0035075D" w:rsidP="003507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and his wife, Joan(q.v.).</w:t>
      </w:r>
    </w:p>
    <w:p w14:paraId="13343F48" w14:textId="77777777" w:rsidR="0035075D" w:rsidRDefault="0035075D" w:rsidP="003507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566C6ECB" w14:textId="77777777" w:rsidR="0035075D" w:rsidRDefault="0035075D" w:rsidP="0035075D">
      <w:pPr>
        <w:rPr>
          <w:rFonts w:ascii="Times New Roman" w:hAnsi="Times New Roman" w:cs="Times New Roman"/>
        </w:rPr>
      </w:pPr>
    </w:p>
    <w:p w14:paraId="18E34015" w14:textId="77777777" w:rsidR="0035075D" w:rsidRDefault="0035075D" w:rsidP="0035075D">
      <w:pPr>
        <w:rPr>
          <w:rFonts w:ascii="Times New Roman" w:hAnsi="Times New Roman" w:cs="Times New Roman"/>
        </w:rPr>
      </w:pPr>
    </w:p>
    <w:p w14:paraId="611E3367" w14:textId="77777777" w:rsidR="0035075D" w:rsidRDefault="0035075D" w:rsidP="003507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June 2019</w:t>
      </w:r>
    </w:p>
    <w:p w14:paraId="2C81FD53" w14:textId="77777777" w:rsidR="006B2F86" w:rsidRPr="00E71FC3" w:rsidRDefault="0035075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506F57" w14:textId="77777777" w:rsidR="0035075D" w:rsidRDefault="0035075D" w:rsidP="00E71FC3">
      <w:r>
        <w:separator/>
      </w:r>
    </w:p>
  </w:endnote>
  <w:endnote w:type="continuationSeparator" w:id="0">
    <w:p w14:paraId="267D25AE" w14:textId="77777777" w:rsidR="0035075D" w:rsidRDefault="0035075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A68B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E03445" w14:textId="77777777" w:rsidR="0035075D" w:rsidRDefault="0035075D" w:rsidP="00E71FC3">
      <w:r>
        <w:separator/>
      </w:r>
    </w:p>
  </w:footnote>
  <w:footnote w:type="continuationSeparator" w:id="0">
    <w:p w14:paraId="38B12472" w14:textId="77777777" w:rsidR="0035075D" w:rsidRDefault="0035075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75D"/>
    <w:rsid w:val="001A7C09"/>
    <w:rsid w:val="0035075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56042D"/>
  <w15:chartTrackingRefBased/>
  <w15:docId w15:val="{68D4464C-5354-4A5E-A130-663A0AC64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075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2019-07-05T18:48:00Z</dcterms:created>
  <dcterms:modified xsi:type="dcterms:W3CDTF">2019-07-05T18:48:00Z</dcterms:modified>
</cp:coreProperties>
</file>